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CDB64" w14:textId="77777777" w:rsidR="005A324D" w:rsidRDefault="005A324D" w:rsidP="005A32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GILBERT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639403A" w14:textId="77777777" w:rsidR="005A324D" w:rsidRDefault="005A324D" w:rsidP="005A32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Maldon, Essex. Yeoman.</w:t>
      </w:r>
    </w:p>
    <w:p w14:paraId="3D61D40D" w14:textId="77777777" w:rsidR="005A324D" w:rsidRDefault="005A324D" w:rsidP="005A324D">
      <w:pPr>
        <w:rPr>
          <w:rFonts w:ascii="Times New Roman" w:hAnsi="Times New Roman" w:cs="Times New Roman"/>
        </w:rPr>
      </w:pPr>
    </w:p>
    <w:p w14:paraId="6D10CE89" w14:textId="77777777" w:rsidR="005A324D" w:rsidRDefault="005A324D" w:rsidP="005A324D">
      <w:pPr>
        <w:rPr>
          <w:rFonts w:ascii="Times New Roman" w:hAnsi="Times New Roman" w:cs="Times New Roman"/>
        </w:rPr>
      </w:pPr>
    </w:p>
    <w:p w14:paraId="38D0597A" w14:textId="77777777" w:rsidR="005A324D" w:rsidRDefault="005A324D" w:rsidP="005A32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Hexstall</w:t>
      </w:r>
      <w:proofErr w:type="spellEnd"/>
      <w:r>
        <w:rPr>
          <w:rFonts w:ascii="Times New Roman" w:hAnsi="Times New Roman" w:cs="Times New Roman"/>
        </w:rPr>
        <w:t xml:space="preserve"> of Dover(q.v.) brought a plaint of debt against him,</w:t>
      </w:r>
    </w:p>
    <w:p w14:paraId="2C0572F7" w14:textId="77777777" w:rsidR="005A324D" w:rsidRDefault="005A324D" w:rsidP="005A32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Unknown </w:t>
      </w:r>
      <w:proofErr w:type="spellStart"/>
      <w:r>
        <w:rPr>
          <w:rFonts w:ascii="Times New Roman" w:hAnsi="Times New Roman" w:cs="Times New Roman"/>
        </w:rPr>
        <w:t>Hasill</w:t>
      </w:r>
      <w:proofErr w:type="spellEnd"/>
      <w:r>
        <w:rPr>
          <w:rFonts w:ascii="Times New Roman" w:hAnsi="Times New Roman" w:cs="Times New Roman"/>
        </w:rPr>
        <w:t>(q.v.) and John Gees(q.v.), both of Maldon.</w:t>
      </w:r>
    </w:p>
    <w:p w14:paraId="681838CE" w14:textId="77777777" w:rsidR="005A324D" w:rsidRDefault="005A324D" w:rsidP="005A32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04483731" w14:textId="77777777" w:rsidR="005A324D" w:rsidRDefault="005A324D" w:rsidP="005A324D">
      <w:pPr>
        <w:rPr>
          <w:rFonts w:ascii="Times New Roman" w:hAnsi="Times New Roman" w:cs="Times New Roman"/>
        </w:rPr>
      </w:pPr>
    </w:p>
    <w:p w14:paraId="617A0C0B" w14:textId="77777777" w:rsidR="005A324D" w:rsidRDefault="005A324D" w:rsidP="005A324D">
      <w:pPr>
        <w:rPr>
          <w:rFonts w:ascii="Times New Roman" w:hAnsi="Times New Roman" w:cs="Times New Roman"/>
        </w:rPr>
      </w:pPr>
    </w:p>
    <w:p w14:paraId="222CF982" w14:textId="77777777" w:rsidR="005A324D" w:rsidRDefault="005A324D" w:rsidP="005A32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January 2018</w:t>
      </w:r>
    </w:p>
    <w:p w14:paraId="6B9255E5" w14:textId="77777777" w:rsidR="006B2F86" w:rsidRPr="00E71FC3" w:rsidRDefault="005A324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50767" w14:textId="77777777" w:rsidR="005A324D" w:rsidRDefault="005A324D" w:rsidP="00E71FC3">
      <w:r>
        <w:separator/>
      </w:r>
    </w:p>
  </w:endnote>
  <w:endnote w:type="continuationSeparator" w:id="0">
    <w:p w14:paraId="25BE4BC2" w14:textId="77777777" w:rsidR="005A324D" w:rsidRDefault="005A324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C14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615C5" w14:textId="77777777" w:rsidR="005A324D" w:rsidRDefault="005A324D" w:rsidP="00E71FC3">
      <w:r>
        <w:separator/>
      </w:r>
    </w:p>
  </w:footnote>
  <w:footnote w:type="continuationSeparator" w:id="0">
    <w:p w14:paraId="3EA28CD0" w14:textId="77777777" w:rsidR="005A324D" w:rsidRDefault="005A324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24D"/>
    <w:rsid w:val="001A7C09"/>
    <w:rsid w:val="00577BD5"/>
    <w:rsid w:val="005A324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C6395"/>
  <w15:chartTrackingRefBased/>
  <w15:docId w15:val="{3E624CCB-58A7-4B18-A783-E2505C61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324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2018-01-28T19:38:00Z</dcterms:created>
  <dcterms:modified xsi:type="dcterms:W3CDTF">2018-01-28T19:38:00Z</dcterms:modified>
</cp:coreProperties>
</file>